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4466B" w14:textId="77777777" w:rsidR="005C6985" w:rsidRDefault="005C6985" w:rsidP="005C698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Thomas KYRK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085E5B81" w14:textId="77777777" w:rsidR="005C6985" w:rsidRDefault="005C6985" w:rsidP="005C698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26E9152B" w14:textId="77777777" w:rsidR="005C6985" w:rsidRDefault="005C6985" w:rsidP="005C698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6DDDA07" w14:textId="77777777" w:rsidR="005C6985" w:rsidRDefault="005C6985" w:rsidP="005C698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8021C5B" w14:textId="77777777" w:rsidR="005C6985" w:rsidRDefault="005C6985" w:rsidP="005C698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the garrison of Carmarthen/Newcastle Emlyn under the command</w:t>
      </w:r>
    </w:p>
    <w:p w14:paraId="2406926C" w14:textId="77777777" w:rsidR="005C6985" w:rsidRDefault="005C6985" w:rsidP="005C698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of Sir Rustin de Villeneuve(q.v.).</w:t>
      </w:r>
    </w:p>
    <w:p w14:paraId="2B2BF807" w14:textId="77777777" w:rsidR="005C6985" w:rsidRDefault="005C6985" w:rsidP="005C6985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E101/43/29,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50D6E043" w14:textId="77777777" w:rsidR="005C6985" w:rsidRDefault="005C6985" w:rsidP="005C6985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5E663B43" w14:textId="77777777" w:rsidR="005C6985" w:rsidRDefault="005C6985" w:rsidP="005C698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2FC59C7" w14:textId="77777777" w:rsidR="005C6985" w:rsidRDefault="005C6985" w:rsidP="005C698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60CD200" w14:textId="77777777" w:rsidR="005C6985" w:rsidRDefault="005C6985" w:rsidP="005C698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30 November 2022</w:t>
      </w:r>
    </w:p>
    <w:p w14:paraId="690B657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E5ED5" w14:textId="77777777" w:rsidR="005C6985" w:rsidRDefault="005C6985" w:rsidP="009139A6">
      <w:r>
        <w:separator/>
      </w:r>
    </w:p>
  </w:endnote>
  <w:endnote w:type="continuationSeparator" w:id="0">
    <w:p w14:paraId="729F42FF" w14:textId="77777777" w:rsidR="005C6985" w:rsidRDefault="005C69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71F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94CA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6A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03249" w14:textId="77777777" w:rsidR="005C6985" w:rsidRDefault="005C6985" w:rsidP="009139A6">
      <w:r>
        <w:separator/>
      </w:r>
    </w:p>
  </w:footnote>
  <w:footnote w:type="continuationSeparator" w:id="0">
    <w:p w14:paraId="41AC89E3" w14:textId="77777777" w:rsidR="005C6985" w:rsidRDefault="005C69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4A9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813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AFB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85"/>
    <w:rsid w:val="000666E0"/>
    <w:rsid w:val="002510B7"/>
    <w:rsid w:val="005C130B"/>
    <w:rsid w:val="005C698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F52FA"/>
  <w15:chartTrackingRefBased/>
  <w15:docId w15:val="{8C891A39-D4F9-4616-A37C-2EF8141F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2022-12-23T12:51:00Z</dcterms:created>
  <dcterms:modified xsi:type="dcterms:W3CDTF">2022-12-23T12:52:00Z</dcterms:modified>
</cp:coreProperties>
</file>